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2ccef1" w14:textId="32ccef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408D2">
        <w:t>9</w:t>
      </w:r>
      <w:r w:rsidR="001A005E">
        <w:t>3</w:t>
      </w:r>
      <w:r w:rsidRPr="00884690" w:rsidR="00AE1F41">
        <w:t>. St-</w:t>
      </w:r>
      <w:r w:rsidR="000408D2">
        <w:t>911/2021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0408D2">
        <w:t>911/2021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408D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408D2">
        <w:t>ML MIHOLIĆ jednostavno društvo s ograničenom odgovorn</w:t>
      </w:r>
      <w:r w:rsidR="000408D2">
        <w:t xml:space="preserve">ošću za graditeljstvo i usluge, OIB: 66861215963, </w:t>
      </w:r>
      <w:proofErr w:type="spellStart"/>
      <w:r w:rsidR="000408D2">
        <w:t>Opasanjek</w:t>
      </w:r>
      <w:proofErr w:type="spellEnd"/>
      <w:r w:rsidR="000408D2">
        <w:t xml:space="preserve">, </w:t>
      </w:r>
      <w:proofErr w:type="spellStart"/>
      <w:r w:rsidR="000408D2">
        <w:t>Opasanjek</w:t>
      </w:r>
      <w:proofErr w:type="spellEnd"/>
      <w:r w:rsidR="000408D2">
        <w:t xml:space="preserve">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08D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408D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08D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408D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408D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408D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8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08D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08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08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St-911/2021</izvorni_sadrzaj>
    <derivirana_varijabla naziv="DomainObject.Predmet.OznakaBroj_1">St-911/2021</derivirana_varijabla>
  </DomainObject.Predmet.OznakaBroj>
  <DomainObject.Predmet.OznakaBrojOptuznogAkta>
    <izvorni_sadrzaj>04-06-21-1822</izvorni_sadrzaj>
    <derivirana_varijabla naziv="DomainObject.Predmet.OznakaBrojOptuznogAkta_1">04-06-21-1822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 MIHOLIĆ jednostavno društvo s ograničenom odgovornošću za graditeljstvo i usluge</izvorni_sadrzaj>
    <derivirana_varijabla naziv="DomainObject.Predmet.ProtustrankaFormated_1">  ML MIHOLIĆ jednostavno društvo s ograničenom odgovornošću za graditeljstvo i usluge</derivirana_varijabla>
  </DomainObject.Predmet.ProtustrankaFormated>
  <DomainObject.Predmet.ProtustrankaFormatedOIB>
    <izvorni_sadrzaj>  ML MIHOLIĆ jednostavno društvo s ograničenom odgovornošću za graditeljstvo i usluge, OIB 66861215963</izvorni_sadrzaj>
    <derivirana_varijabla naziv="DomainObject.Predmet.ProtustrankaFormatedOIB_1">  ML MIHOLIĆ jednostavno društvo s ograničenom odgovornošću za graditeljstvo i usluge, OIB 66861215963</derivirana_varijabla>
  </DomainObject.Predmet.ProtustrankaFormatedOIB>
  <DomainObject.Predmet.ProtustrankaFormatedWithAdress>
    <izvorni_sadrzaj> ML MIHOLIĆ jednostavno društvo s ograničenom odgovornošću za graditeljstvo i usluge, Opasanjek 2, 49247 Opasanjek</izvorni_sadrzaj>
    <derivirana_varijabla naziv="DomainObject.Predmet.ProtustrankaFormatedWithAdress_1"> ML MIHOLIĆ jednostavno društvo s ograničenom odgovornošću za graditeljstvo i usluge, Opasanjek 2, 49247 Opasanjek</derivirana_varijabla>
  </DomainObject.Predmet.ProtustrankaFormatedWithAdress>
  <DomainObject.Predmet.ProtustrankaFormatedWithAdressOIB>
    <izvorni_sadrzaj> ML MIHOLIĆ jednostavno društvo s ograničenom odgovornošću za graditeljstvo i usluge, OIB 66861215963, Opasanjek 2, 49247 Opasanjek</izvorni_sadrzaj>
    <derivirana_varijabla naziv="DomainObject.Predmet.ProtustrankaFormatedWithAdressOIB_1"> ML MIHOLIĆ jednostavno društvo s ograničenom odgovornošću za graditeljstvo i usluge, OIB 66861215963, Opasanjek 2, 49247 Opasanjek</derivirana_varijabla>
  </DomainObject.Predmet.ProtustrankaFormatedWithAdressOIB>
  <DomainObject.Predmet.ProtustrankaWithAdress>
    <izvorni_sadrzaj>ML MIHOLIĆ jednostavno društvo s ograničenom odgovornošću za graditeljstvo i usluge Opasanjek 2, 49247 Opasanjek</izvorni_sadrzaj>
    <derivirana_varijabla naziv="DomainObject.Predmet.ProtustrankaWithAdress_1">ML MIHOLIĆ jednostavno društvo s ograničenom odgovornošću za graditeljstvo i usluge Opasanjek 2, 49247 Opasanjek</derivirana_varijabla>
  </DomainObject.Predmet.ProtustrankaWithAdress>
  <DomainObject.Predmet.ProtustrankaWithAdressOIB>
    <izvorni_sadrzaj>ML MIHOLIĆ jednostavno društvo s ograničenom odgovornošću za graditeljstvo i usluge, OIB 66861215963, Opasanjek 2, 49247 Opasanjek</izvorni_sadrzaj>
    <derivirana_varijabla naziv="DomainObject.Predmet.ProtustrankaWithAdressOIB_1">ML MIHOLIĆ jednostavno društvo s ograničenom odgovornošću za graditeljstvo i usluge, OIB 66861215963, Opasanjek 2, 49247 Opasanjek</derivirana_varijabla>
  </DomainObject.Predmet.ProtustrankaWithAdressOIB>
  <DomainObject.Predmet.ProtustrankaNazivFormated>
    <izvorni_sadrzaj>ML MIHOLIĆ jednostavno društvo s ograničenom odgovornošću za graditeljstvo i usluge</izvorni_sadrzaj>
    <derivirana_varijabla naziv="DomainObject.Predmet.ProtustrankaNazivFormated_1">ML MIHOLIĆ jednostavno društvo s ograničenom odgovornošću za graditeljstvo i usluge</derivirana_varijabla>
  </DomainObject.Predmet.ProtustrankaNazivFormated>
  <DomainObject.Predmet.ProtustrankaNazivFormatedOIB>
    <izvorni_sadrzaj>ML MIHOLIĆ jednostavno društvo s ograničenom odgovornošću za graditeljstvo i usluge, OIB 66861215963</izvorni_sadrzaj>
    <derivirana_varijabla naziv="DomainObject.Predmet.ProtustrankaNazivFormatedOIB_1">ML MIHOLIĆ jednostavno društvo s ograničenom odgovornošću za graditeljstvo i usluge, OIB 66861215963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 MIHOLIĆ jednostavno društvo s ograničenom odgovornošću za graditeljstvo i usluge</item>
    </izvorni_sadrzaj>
    <derivirana_varijabla naziv="DomainObject.Predmet.ProtuStrankaListFormated_1">
      <item>ML MIHOLIĆ jednostavno društvo s ograničenom odgovornošću za graditeljstvo i usluge</item>
    </derivirana_varijabla>
  </DomainObject.Predmet.ProtuStrankaListFormated>
  <DomainObject.Predmet.ProtuStrankaListFormatedOIB>
    <izvorni_sadrzaj>
      <item>ML MIHOLIĆ jednostavno društvo s ograničenom odgovornošću za graditeljstvo i usluge, OIB 66861215963</item>
    </izvorni_sadrzaj>
    <derivirana_varijabla naziv="DomainObject.Predmet.ProtuStrankaListFormatedOIB_1">
      <item>ML MIHOLIĆ jednostavno društvo s ograničenom odgovornošću za graditeljstvo i usluge, OIB 66861215963</item>
    </derivirana_varijabla>
  </DomainObject.Predmet.ProtuStrankaListFormatedOIB>
  <DomainObject.Predmet.ProtuStrankaListFormatedWithAdress>
    <izvorni_sadrzaj>
      <item>ML MIHOLIĆ jednostavno društvo s ograničenom odgovornošću za graditeljstvo i usluge, Opasanjek 2, 49247 Opasanjek</item>
    </izvorni_sadrzaj>
    <derivirana_varijabla naziv="DomainObject.Predmet.ProtuStrankaListFormatedWithAdress_1">
      <item>ML MIHOLIĆ jednostavno društvo s ograničenom odgovornošću za graditeljstvo i usluge, Opasanjek 2, 49247 Opasanjek</item>
    </derivirana_varijabla>
  </DomainObject.Predmet.ProtuStrankaListFormatedWithAdress>
  <DomainObject.Predmet.ProtuStrankaListFormatedWithAdressOIB>
    <izvorni_sadrzaj>
      <item>ML MIHOLIĆ jednostavno društvo s ograničenom odgovornošću za graditeljstvo i usluge, OIB 66861215963, Opasanjek 2, 49247 Opasanjek</item>
    </izvorni_sadrzaj>
    <derivirana_varijabla naziv="DomainObject.Predmet.ProtuStrankaListFormatedWithAdressOIB_1">
      <item>ML MIHOLIĆ jednostavno društvo s ograničenom odgovornošću za graditeljstvo i usluge, OIB 66861215963, Opasanjek 2, 49247 Opasanjek</item>
    </derivirana_varijabla>
  </DomainObject.Predmet.ProtuStrankaListFormatedWithAdressOIB>
  <DomainObject.Predmet.ProtuStrankaListNazivFormated>
    <izvorni_sadrzaj>
      <item>ML MIHOLIĆ jednostavno društvo s ograničenom odgovornošću za graditeljstvo i usluge</item>
    </izvorni_sadrzaj>
    <derivirana_varijabla naziv="DomainObject.Predmet.ProtuStrankaListNazivFormated_1">
      <item>ML MIHOLIĆ jednostavno društvo s ograničenom odgovornošću za graditeljstvo i usluge</item>
    </derivirana_varijabla>
  </DomainObject.Predmet.ProtuStrankaListNazivFormated>
  <DomainObject.Predmet.ProtuStrankaListNazivFormatedOIB>
    <izvorni_sadrzaj>
      <item>ML MIHOLIĆ jednostavno društvo s ograničenom odgovornošću za graditeljstvo i usluge, OIB 66861215963</item>
    </izvorni_sadrzaj>
    <derivirana_varijabla naziv="DomainObject.Predmet.ProtuStrankaListNazivFormatedOIB_1">
      <item>ML MIHOLIĆ jednostavno društvo s ograničenom odgovornošću za graditeljstvo i usluge, OIB 66861215963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 MIHOLIĆ jednostavno društvo s ograničenom odgovornošću za graditeljstvo i usluge</izvorni_sadrzaj>
    <derivirana_varijabla naziv="DomainObject.Predmet.ProtustrankaIDrugi_1">ML MIHOLIĆ jednostavno društvo s ograničenom odgovornošću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ML MIHOLIĆ jednostavno društvo s ograničenom odgovornošću za graditeljstvo i usluge, OIB 66861215963, Opasanjek 2, 49247 Opasanjek</izvorni_sadrzaj>
    <derivirana_varijabla naziv="DomainObject.Predmet.ProtustrankaIDrugiAdressOIB_1">ML MIHOLIĆ jednostavno društvo s ograničenom odgovornošću za graditeljstvo i usluge, OIB 66861215963, Opasanjek 2, 49247 Opasanjek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 MIHOLIĆ jednostavno društvo s ograničenom odgovornošću za graditeljstvo i usluge</item>
      <item>Financijska agencija</item>
    </izvorni_sadrzaj>
    <derivirana_varijabla naziv="DomainObject.Predmet.SudioniciListNaziv_1">
      <item>ML MIHOLIĆ jednostavno društvo s ograničenom odgovornošću za graditeljstvo i usluge</item>
      <item>Financijska agencija</item>
    </derivirana_varijabla>
  </DomainObject.Predmet.SudioniciListNaziv>
  <DomainObject.Predmet.SudioniciListAdressOIB>
    <izvorni_sadrzaj>
      <item>ML MIHOLIĆ jednostavno društvo s ograničenom odgovornošću za graditeljstvo i usluge, OIB 66861215963, Opasanjek 2,49247 Opasanjek</item>
      <item>Financijska agencija, OIB 85821130368, TRG SVIBANJSKIH ŽRTAVA 1995. 1,10000 Zagreb</item>
    </izvorni_sadrzaj>
    <derivirana_varijabla naziv="DomainObject.Predmet.SudioniciListAdressOIB_1">
      <item>ML MIHOLIĆ jednostavno društvo s ograničenom odgovornošću za graditeljstvo i usluge, OIB 66861215963, Opasanjek 2,49247 Opasanjek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66861215963</item>
      <item>, OIB 85821130368</item>
    </izvorni_sadrzaj>
    <derivirana_varijabla naziv="DomainObject.Predmet.SudioniciListNazivOIB_1">
      <item>, OIB 66861215963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862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2021-04-21T08:24:00Z</cp:lastPrinted>
  <dcterms:modified xmlns:xsi="http://www.w3.org/2001/XMLSchema-instance" xsi:type="dcterms:W3CDTF">2021-04-21T08:24:00Z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